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5D1997" w14:textId="77777777" w:rsidR="007D60F7" w:rsidRPr="007D60F7" w:rsidRDefault="007D60F7" w:rsidP="007D60F7">
      <w:pPr>
        <w:rPr>
          <w:b/>
          <w:bCs/>
          <w:sz w:val="40"/>
          <w:szCs w:val="40"/>
        </w:rPr>
      </w:pPr>
      <w:r w:rsidRPr="001260A1">
        <w:rPr>
          <w:b/>
          <w:bCs/>
          <w:sz w:val="40"/>
          <w:szCs w:val="40"/>
        </w:rPr>
        <w:t>Planning Projects</w:t>
      </w:r>
      <w:r>
        <w:rPr>
          <w:b/>
          <w:bCs/>
          <w:sz w:val="40"/>
          <w:szCs w:val="40"/>
        </w:rPr>
        <w:t xml:space="preserve"> </w:t>
      </w:r>
      <w:r w:rsidRPr="001260A1">
        <w:rPr>
          <w:b/>
          <w:bCs/>
          <w:sz w:val="40"/>
          <w:szCs w:val="40"/>
        </w:rPr>
        <w:t>In your Collection</w:t>
      </w:r>
      <w:r>
        <w:rPr>
          <w:b/>
          <w:bCs/>
          <w:sz w:val="40"/>
          <w:szCs w:val="40"/>
        </w:rPr>
        <w:t xml:space="preserve"> Activity #1</w:t>
      </w:r>
    </w:p>
    <w:p w14:paraId="55ABB3E2" w14:textId="77777777" w:rsidR="007D60F7" w:rsidRDefault="007D60F7" w:rsidP="007D60F7">
      <w:pPr>
        <w:jc w:val="both"/>
      </w:pPr>
      <w:r>
        <w:t xml:space="preserve">Using this worksheet, please create a list of potential projects. Spend some time to think about what </w:t>
      </w:r>
    </w:p>
    <w:p w14:paraId="3720D306" w14:textId="77777777" w:rsidR="007D60F7" w:rsidRDefault="007D60F7" w:rsidP="007D60F7">
      <w:pPr>
        <w:jc w:val="both"/>
      </w:pPr>
      <w:r>
        <w:t>would make a project and why.  Work in groups of 3-4.</w:t>
      </w:r>
    </w:p>
    <w:p w14:paraId="014C5291" w14:textId="77777777" w:rsidR="007D60F7" w:rsidRDefault="007D60F7" w:rsidP="007D60F7">
      <w:pPr>
        <w:jc w:val="both"/>
      </w:pPr>
    </w:p>
    <w:p w14:paraId="68083FCB" w14:textId="77777777" w:rsidR="008A3FAB" w:rsidRDefault="008A3FAB" w:rsidP="007D60F7">
      <w:pPr>
        <w:jc w:val="both"/>
      </w:pPr>
    </w:p>
    <w:p w14:paraId="1F8434A7" w14:textId="77777777" w:rsidR="008A3FAB" w:rsidRDefault="008A3FAB" w:rsidP="007D60F7">
      <w:pPr>
        <w:jc w:val="both"/>
      </w:pPr>
    </w:p>
    <w:p w14:paraId="2DE4AACF" w14:textId="77777777" w:rsidR="007D60F7" w:rsidRDefault="007D60F7" w:rsidP="007D60F7">
      <w:pPr>
        <w:jc w:val="both"/>
      </w:pPr>
      <w:r>
        <w:t>Collection(s): ________________________________ Project Name: ____________________________</w:t>
      </w:r>
    </w:p>
    <w:p w14:paraId="38798D42" w14:textId="77777777" w:rsidR="007D60F7" w:rsidRDefault="007D60F7" w:rsidP="007D60F7">
      <w:pPr>
        <w:jc w:val="both"/>
      </w:pPr>
    </w:p>
    <w:p w14:paraId="2A2CF073" w14:textId="77777777" w:rsidR="007D60F7" w:rsidRDefault="007D60F7" w:rsidP="007D60F7">
      <w:pPr>
        <w:jc w:val="both"/>
      </w:pPr>
      <w:r>
        <w:t>Who will complete the work: _____________________How much will it cost: ______________________</w:t>
      </w:r>
    </w:p>
    <w:p w14:paraId="19112C98" w14:textId="77777777" w:rsidR="007D60F7" w:rsidRDefault="007D60F7" w:rsidP="007D60F7">
      <w:pPr>
        <w:jc w:val="both"/>
      </w:pPr>
    </w:p>
    <w:p w14:paraId="42E87B44" w14:textId="77777777" w:rsidR="008A3FAB" w:rsidRDefault="008A3FAB" w:rsidP="007D60F7">
      <w:pPr>
        <w:jc w:val="both"/>
      </w:pPr>
      <w:r>
        <w:t xml:space="preserve">How long will it take? </w:t>
      </w:r>
      <w:r>
        <w:t>___________________________________________________________________</w:t>
      </w:r>
    </w:p>
    <w:p w14:paraId="6BCDB472" w14:textId="77777777" w:rsidR="008A3FAB" w:rsidRDefault="008A3FAB" w:rsidP="007D60F7">
      <w:pPr>
        <w:jc w:val="both"/>
      </w:pPr>
    </w:p>
    <w:p w14:paraId="4D9063F6" w14:textId="77777777" w:rsidR="007D60F7" w:rsidRDefault="007D60F7" w:rsidP="007D60F7">
      <w:pPr>
        <w:jc w:val="both"/>
      </w:pPr>
      <w:r>
        <w:t>Summary of project: ___________________________________________________________________</w:t>
      </w:r>
    </w:p>
    <w:p w14:paraId="3757B999" w14:textId="77777777" w:rsidR="007D60F7" w:rsidRDefault="007D60F7" w:rsidP="007D60F7">
      <w:pPr>
        <w:jc w:val="both"/>
      </w:pPr>
    </w:p>
    <w:p w14:paraId="3B77E545" w14:textId="77777777" w:rsidR="007D60F7" w:rsidRDefault="007D60F7" w:rsidP="007D60F7">
      <w:pPr>
        <w:jc w:val="both"/>
      </w:pPr>
      <w:r>
        <w:t>____________________________________________________________________________________</w:t>
      </w:r>
    </w:p>
    <w:p w14:paraId="01A354DF" w14:textId="77777777" w:rsidR="007D60F7" w:rsidRDefault="007D60F7" w:rsidP="007D60F7">
      <w:pPr>
        <w:jc w:val="both"/>
      </w:pPr>
    </w:p>
    <w:p w14:paraId="71FBA974" w14:textId="77777777" w:rsidR="007D60F7" w:rsidRDefault="007D60F7" w:rsidP="007D60F7">
      <w:pPr>
        <w:jc w:val="both"/>
      </w:pPr>
      <w:r>
        <w:t>Why would this make a good project: ______________________________________________________</w:t>
      </w:r>
    </w:p>
    <w:p w14:paraId="5EA0BB0E" w14:textId="77777777" w:rsidR="007D60F7" w:rsidRDefault="007D60F7" w:rsidP="007D60F7">
      <w:pPr>
        <w:jc w:val="both"/>
      </w:pPr>
    </w:p>
    <w:p w14:paraId="5734ED76" w14:textId="77777777" w:rsidR="007D60F7" w:rsidRDefault="007D60F7" w:rsidP="007D60F7">
      <w:pPr>
        <w:jc w:val="both"/>
      </w:pPr>
    </w:p>
    <w:p w14:paraId="2486BEDB" w14:textId="77777777" w:rsidR="008A3FAB" w:rsidRDefault="008A3FAB" w:rsidP="007D60F7">
      <w:pPr>
        <w:jc w:val="both"/>
      </w:pPr>
    </w:p>
    <w:p w14:paraId="60549C1E" w14:textId="77777777" w:rsidR="008A3FAB" w:rsidRDefault="008A3FAB" w:rsidP="007D60F7">
      <w:pPr>
        <w:jc w:val="both"/>
      </w:pPr>
    </w:p>
    <w:p w14:paraId="28F60C75" w14:textId="77777777" w:rsidR="007D60F7" w:rsidRDefault="007D60F7" w:rsidP="007D60F7">
      <w:pPr>
        <w:jc w:val="both"/>
      </w:pPr>
    </w:p>
    <w:p w14:paraId="0248AB04" w14:textId="77777777" w:rsidR="008A3FAB" w:rsidRDefault="008A3FAB" w:rsidP="008A3FAB">
      <w:pPr>
        <w:jc w:val="both"/>
      </w:pPr>
      <w:r>
        <w:t>Collection(s): ________________________________ Project Name: ____________________________</w:t>
      </w:r>
    </w:p>
    <w:p w14:paraId="38D56902" w14:textId="77777777" w:rsidR="008A3FAB" w:rsidRDefault="008A3FAB" w:rsidP="008A3FAB">
      <w:pPr>
        <w:jc w:val="both"/>
      </w:pPr>
    </w:p>
    <w:p w14:paraId="6E2A402D" w14:textId="77777777" w:rsidR="008A3FAB" w:rsidRDefault="008A3FAB" w:rsidP="008A3FAB">
      <w:pPr>
        <w:jc w:val="both"/>
      </w:pPr>
      <w:r>
        <w:t>Who will complete the work: _____________________How much will it cost: ______________________</w:t>
      </w:r>
    </w:p>
    <w:p w14:paraId="65ECF602" w14:textId="77777777" w:rsidR="008A3FAB" w:rsidRDefault="008A3FAB" w:rsidP="008A3FAB">
      <w:pPr>
        <w:jc w:val="both"/>
      </w:pPr>
    </w:p>
    <w:p w14:paraId="4EA687B6" w14:textId="77777777" w:rsidR="008A3FAB" w:rsidRDefault="008A3FAB" w:rsidP="008A3FAB">
      <w:pPr>
        <w:jc w:val="both"/>
      </w:pPr>
      <w:r>
        <w:t>How long will it take? ___________________________________________________________________</w:t>
      </w:r>
    </w:p>
    <w:p w14:paraId="65B13AEA" w14:textId="77777777" w:rsidR="008A3FAB" w:rsidRDefault="008A3FAB" w:rsidP="008A3FAB">
      <w:pPr>
        <w:jc w:val="both"/>
      </w:pPr>
    </w:p>
    <w:p w14:paraId="5B2E0F21" w14:textId="77777777" w:rsidR="008A3FAB" w:rsidRDefault="008A3FAB" w:rsidP="008A3FAB">
      <w:pPr>
        <w:jc w:val="both"/>
      </w:pPr>
      <w:r>
        <w:t>Summary of project: ___________________________________________________________________</w:t>
      </w:r>
    </w:p>
    <w:p w14:paraId="110742F4" w14:textId="77777777" w:rsidR="008A3FAB" w:rsidRDefault="008A3FAB" w:rsidP="008A3FAB">
      <w:pPr>
        <w:jc w:val="both"/>
      </w:pPr>
    </w:p>
    <w:p w14:paraId="5EA03593" w14:textId="77777777" w:rsidR="008A3FAB" w:rsidRDefault="008A3FAB" w:rsidP="008A3FAB">
      <w:pPr>
        <w:jc w:val="both"/>
      </w:pPr>
      <w:r>
        <w:t>____________________________________________________________________________________</w:t>
      </w:r>
    </w:p>
    <w:p w14:paraId="43342550" w14:textId="77777777" w:rsidR="008A3FAB" w:rsidRDefault="008A3FAB" w:rsidP="008A3FAB">
      <w:pPr>
        <w:jc w:val="both"/>
      </w:pPr>
    </w:p>
    <w:p w14:paraId="428850E5" w14:textId="77777777" w:rsidR="008A3FAB" w:rsidRDefault="008A3FAB" w:rsidP="008A3FAB">
      <w:pPr>
        <w:jc w:val="both"/>
      </w:pPr>
      <w:r>
        <w:t>Why would this make a good project: ______________________________________________________</w:t>
      </w:r>
    </w:p>
    <w:p w14:paraId="02942B13" w14:textId="77777777" w:rsidR="007D60F7" w:rsidRDefault="007D60F7" w:rsidP="007D60F7">
      <w:pPr>
        <w:jc w:val="both"/>
      </w:pPr>
    </w:p>
    <w:p w14:paraId="09452F21" w14:textId="77777777" w:rsidR="007D60F7" w:rsidRDefault="007D60F7" w:rsidP="007D60F7">
      <w:pPr>
        <w:jc w:val="both"/>
      </w:pPr>
    </w:p>
    <w:p w14:paraId="3E2DB372" w14:textId="77777777" w:rsidR="008A3FAB" w:rsidRDefault="008A3FAB" w:rsidP="007D60F7">
      <w:pPr>
        <w:jc w:val="both"/>
      </w:pPr>
    </w:p>
    <w:p w14:paraId="7A49FE8F" w14:textId="77777777" w:rsidR="008A3FAB" w:rsidRDefault="008A3FAB" w:rsidP="007D60F7">
      <w:pPr>
        <w:jc w:val="both"/>
      </w:pPr>
    </w:p>
    <w:p w14:paraId="03B7A2EC" w14:textId="77777777" w:rsidR="008A3FAB" w:rsidRDefault="008A3FAB" w:rsidP="008A3FAB">
      <w:pPr>
        <w:jc w:val="both"/>
      </w:pPr>
      <w:r>
        <w:t>Collection(s): ________________________________ Project Name: ____________________________</w:t>
      </w:r>
    </w:p>
    <w:p w14:paraId="36F1EBA9" w14:textId="77777777" w:rsidR="008A3FAB" w:rsidRDefault="008A3FAB" w:rsidP="008A3FAB">
      <w:pPr>
        <w:jc w:val="both"/>
      </w:pPr>
    </w:p>
    <w:p w14:paraId="79EA8783" w14:textId="77777777" w:rsidR="008A3FAB" w:rsidRDefault="008A3FAB" w:rsidP="008A3FAB">
      <w:pPr>
        <w:jc w:val="both"/>
      </w:pPr>
      <w:r>
        <w:t>Who will complete the work: _____________________How much will it cost: ______________________</w:t>
      </w:r>
    </w:p>
    <w:p w14:paraId="355D939E" w14:textId="77777777" w:rsidR="008A3FAB" w:rsidRDefault="008A3FAB" w:rsidP="008A3FAB">
      <w:pPr>
        <w:jc w:val="both"/>
      </w:pPr>
    </w:p>
    <w:p w14:paraId="61F4E4F2" w14:textId="77777777" w:rsidR="008A3FAB" w:rsidRDefault="008A3FAB" w:rsidP="008A3FAB">
      <w:pPr>
        <w:jc w:val="both"/>
      </w:pPr>
      <w:r>
        <w:t>How long will it take? ___________________________________________________________________</w:t>
      </w:r>
    </w:p>
    <w:p w14:paraId="0AFFFBDF" w14:textId="77777777" w:rsidR="008A3FAB" w:rsidRDefault="008A3FAB" w:rsidP="008A3FAB">
      <w:pPr>
        <w:jc w:val="both"/>
      </w:pPr>
    </w:p>
    <w:p w14:paraId="196E5954" w14:textId="77777777" w:rsidR="008A3FAB" w:rsidRDefault="008A3FAB" w:rsidP="008A3FAB">
      <w:pPr>
        <w:jc w:val="both"/>
      </w:pPr>
      <w:r>
        <w:t>Summary of project: ___________________________________________________________________</w:t>
      </w:r>
    </w:p>
    <w:p w14:paraId="3965B1A6" w14:textId="77777777" w:rsidR="008A3FAB" w:rsidRDefault="008A3FAB" w:rsidP="008A3FAB">
      <w:pPr>
        <w:jc w:val="both"/>
      </w:pPr>
    </w:p>
    <w:p w14:paraId="0D5D07BF" w14:textId="77777777" w:rsidR="008A3FAB" w:rsidRDefault="008A3FAB" w:rsidP="008A3FAB">
      <w:pPr>
        <w:jc w:val="both"/>
      </w:pPr>
      <w:r>
        <w:t>____________________________________________________________________________________</w:t>
      </w:r>
    </w:p>
    <w:p w14:paraId="44FEE714" w14:textId="77777777" w:rsidR="008A3FAB" w:rsidRDefault="008A3FAB" w:rsidP="008A3FAB">
      <w:pPr>
        <w:jc w:val="both"/>
      </w:pPr>
    </w:p>
    <w:p w14:paraId="01F3C90E" w14:textId="77777777" w:rsidR="008A3FAB" w:rsidRDefault="008A3FAB" w:rsidP="008A3FAB">
      <w:pPr>
        <w:jc w:val="both"/>
      </w:pPr>
      <w:r>
        <w:t>Why would this make a good project: ______________________________________________________</w:t>
      </w:r>
    </w:p>
    <w:p w14:paraId="0074C8F3" w14:textId="77777777" w:rsidR="007D60F7" w:rsidRDefault="007D60F7" w:rsidP="007D60F7">
      <w:pPr>
        <w:jc w:val="both"/>
      </w:pPr>
    </w:p>
    <w:p w14:paraId="1B4DC1DD" w14:textId="77777777" w:rsidR="008A3FAB" w:rsidRDefault="008A3FAB" w:rsidP="008A3FAB">
      <w:pPr>
        <w:jc w:val="both"/>
      </w:pPr>
      <w:r>
        <w:lastRenderedPageBreak/>
        <w:t>Collection(s): ________________________________ Project Name: ____________________________</w:t>
      </w:r>
    </w:p>
    <w:p w14:paraId="1112EC83" w14:textId="77777777" w:rsidR="008A3FAB" w:rsidRDefault="008A3FAB" w:rsidP="008A3FAB">
      <w:pPr>
        <w:jc w:val="both"/>
      </w:pPr>
    </w:p>
    <w:p w14:paraId="1E080AE3" w14:textId="77777777" w:rsidR="008A3FAB" w:rsidRDefault="008A3FAB" w:rsidP="008A3FAB">
      <w:pPr>
        <w:jc w:val="both"/>
      </w:pPr>
      <w:r>
        <w:t>Who will complete the work: _____________________How much will it cost: ______________________</w:t>
      </w:r>
    </w:p>
    <w:p w14:paraId="35966585" w14:textId="77777777" w:rsidR="008A3FAB" w:rsidRDefault="008A3FAB" w:rsidP="008A3FAB">
      <w:pPr>
        <w:jc w:val="both"/>
      </w:pPr>
    </w:p>
    <w:p w14:paraId="65C1603D" w14:textId="77777777" w:rsidR="008A3FAB" w:rsidRDefault="008A3FAB" w:rsidP="008A3FAB">
      <w:pPr>
        <w:jc w:val="both"/>
      </w:pPr>
      <w:r>
        <w:t>How long will it take? ___________________________________________________________________</w:t>
      </w:r>
    </w:p>
    <w:p w14:paraId="4696003E" w14:textId="77777777" w:rsidR="008A3FAB" w:rsidRDefault="008A3FAB" w:rsidP="008A3FAB">
      <w:pPr>
        <w:jc w:val="both"/>
      </w:pPr>
    </w:p>
    <w:p w14:paraId="03941C93" w14:textId="77777777" w:rsidR="008A3FAB" w:rsidRDefault="008A3FAB" w:rsidP="008A3FAB">
      <w:pPr>
        <w:jc w:val="both"/>
      </w:pPr>
      <w:r>
        <w:t>Summary of project: ___________________________________________________________________</w:t>
      </w:r>
    </w:p>
    <w:p w14:paraId="6418E2E8" w14:textId="77777777" w:rsidR="008A3FAB" w:rsidRDefault="008A3FAB" w:rsidP="008A3FAB">
      <w:pPr>
        <w:jc w:val="both"/>
      </w:pPr>
    </w:p>
    <w:p w14:paraId="29C5BE44" w14:textId="77777777" w:rsidR="008A3FAB" w:rsidRDefault="008A3FAB" w:rsidP="008A3FAB">
      <w:pPr>
        <w:jc w:val="both"/>
      </w:pPr>
      <w:r>
        <w:t>____________________________________________________________________________________</w:t>
      </w:r>
    </w:p>
    <w:p w14:paraId="22210455" w14:textId="77777777" w:rsidR="008A3FAB" w:rsidRDefault="008A3FAB" w:rsidP="008A3FAB">
      <w:pPr>
        <w:jc w:val="both"/>
      </w:pPr>
    </w:p>
    <w:p w14:paraId="67AFEB3F" w14:textId="77777777" w:rsidR="008A3FAB" w:rsidRDefault="008A3FAB" w:rsidP="008A3FAB">
      <w:pPr>
        <w:jc w:val="both"/>
      </w:pPr>
      <w:r>
        <w:t>Why would this make a good project: ______________________________________________________</w:t>
      </w:r>
    </w:p>
    <w:p w14:paraId="62E0BCD5" w14:textId="77777777" w:rsidR="008A3FAB" w:rsidRDefault="008A3FAB" w:rsidP="008A3FAB">
      <w:pPr>
        <w:jc w:val="both"/>
      </w:pPr>
    </w:p>
    <w:p w14:paraId="62B91543" w14:textId="77777777" w:rsidR="008A3FAB" w:rsidRDefault="008A3FAB" w:rsidP="008A3FAB">
      <w:pPr>
        <w:jc w:val="both"/>
      </w:pPr>
    </w:p>
    <w:p w14:paraId="71719C08" w14:textId="77777777" w:rsidR="008A3FAB" w:rsidRDefault="008A3FAB" w:rsidP="008A3FAB">
      <w:pPr>
        <w:jc w:val="both"/>
      </w:pPr>
    </w:p>
    <w:p w14:paraId="2E7BBFF1" w14:textId="77777777" w:rsidR="008A3FAB" w:rsidRDefault="008A3FAB" w:rsidP="008A3FAB">
      <w:pPr>
        <w:jc w:val="both"/>
      </w:pPr>
      <w:r>
        <w:t>Collection(s): ________________________________ Project Name: ____________________________</w:t>
      </w:r>
    </w:p>
    <w:p w14:paraId="5C7F3CB7" w14:textId="77777777" w:rsidR="008A3FAB" w:rsidRDefault="008A3FAB" w:rsidP="008A3FAB">
      <w:pPr>
        <w:jc w:val="both"/>
      </w:pPr>
    </w:p>
    <w:p w14:paraId="18493337" w14:textId="77777777" w:rsidR="008A3FAB" w:rsidRDefault="008A3FAB" w:rsidP="008A3FAB">
      <w:pPr>
        <w:jc w:val="both"/>
      </w:pPr>
      <w:r>
        <w:t>Who will complete the work: _____________________How much will it cost: ______________________</w:t>
      </w:r>
    </w:p>
    <w:p w14:paraId="4B3E8CB0" w14:textId="77777777" w:rsidR="008A3FAB" w:rsidRDefault="008A3FAB" w:rsidP="008A3FAB">
      <w:pPr>
        <w:jc w:val="both"/>
      </w:pPr>
    </w:p>
    <w:p w14:paraId="39A80F42" w14:textId="77777777" w:rsidR="008A3FAB" w:rsidRDefault="008A3FAB" w:rsidP="008A3FAB">
      <w:pPr>
        <w:jc w:val="both"/>
      </w:pPr>
      <w:r>
        <w:t>How long will it take? ___________________________________________________________________</w:t>
      </w:r>
    </w:p>
    <w:p w14:paraId="7F5E3036" w14:textId="77777777" w:rsidR="008A3FAB" w:rsidRDefault="008A3FAB" w:rsidP="008A3FAB">
      <w:pPr>
        <w:jc w:val="both"/>
      </w:pPr>
    </w:p>
    <w:p w14:paraId="5B6C94A2" w14:textId="77777777" w:rsidR="008A3FAB" w:rsidRDefault="008A3FAB" w:rsidP="008A3FAB">
      <w:pPr>
        <w:jc w:val="both"/>
      </w:pPr>
      <w:r>
        <w:t>Summary of project: ___________________________________________________________________</w:t>
      </w:r>
    </w:p>
    <w:p w14:paraId="6F8EDEFE" w14:textId="77777777" w:rsidR="008A3FAB" w:rsidRDefault="008A3FAB" w:rsidP="008A3FAB">
      <w:pPr>
        <w:jc w:val="both"/>
      </w:pPr>
    </w:p>
    <w:p w14:paraId="570DB5CD" w14:textId="77777777" w:rsidR="008A3FAB" w:rsidRDefault="008A3FAB" w:rsidP="008A3FAB">
      <w:pPr>
        <w:jc w:val="both"/>
      </w:pPr>
      <w:r>
        <w:t>____________________________________________________________________________________</w:t>
      </w:r>
    </w:p>
    <w:p w14:paraId="4404594E" w14:textId="77777777" w:rsidR="008A3FAB" w:rsidRDefault="008A3FAB" w:rsidP="008A3FAB">
      <w:pPr>
        <w:jc w:val="both"/>
      </w:pPr>
    </w:p>
    <w:p w14:paraId="75E2EB63" w14:textId="77777777" w:rsidR="008A3FAB" w:rsidRDefault="008A3FAB" w:rsidP="008A3FAB">
      <w:pPr>
        <w:jc w:val="both"/>
      </w:pPr>
      <w:r>
        <w:t>Why would this make a good project: ______________________________________________________</w:t>
      </w:r>
    </w:p>
    <w:p w14:paraId="1D6D1DF1" w14:textId="77777777" w:rsidR="008A3FAB" w:rsidRDefault="008A3FAB" w:rsidP="008A3FAB">
      <w:pPr>
        <w:jc w:val="both"/>
      </w:pPr>
    </w:p>
    <w:p w14:paraId="7E226C75" w14:textId="77777777" w:rsidR="008A3FAB" w:rsidRDefault="008A3FAB" w:rsidP="008A3FAB">
      <w:pPr>
        <w:jc w:val="both"/>
      </w:pPr>
    </w:p>
    <w:p w14:paraId="09A7B067" w14:textId="77777777" w:rsidR="008A3FAB" w:rsidRDefault="008A3FAB" w:rsidP="008A3FAB">
      <w:pPr>
        <w:jc w:val="both"/>
      </w:pPr>
    </w:p>
    <w:p w14:paraId="0127287A" w14:textId="77777777" w:rsidR="008A3FAB" w:rsidRDefault="008A3FAB" w:rsidP="008A3FAB">
      <w:pPr>
        <w:jc w:val="both"/>
      </w:pPr>
      <w:r>
        <w:t>Collection(s): ________________________________ Project Name: ____________________________</w:t>
      </w:r>
    </w:p>
    <w:p w14:paraId="5648879E" w14:textId="77777777" w:rsidR="008A3FAB" w:rsidRDefault="008A3FAB" w:rsidP="008A3FAB">
      <w:pPr>
        <w:jc w:val="both"/>
      </w:pPr>
    </w:p>
    <w:p w14:paraId="37879430" w14:textId="77777777" w:rsidR="008A3FAB" w:rsidRDefault="008A3FAB" w:rsidP="008A3FAB">
      <w:pPr>
        <w:jc w:val="both"/>
      </w:pPr>
      <w:r>
        <w:t>Who will complete the work: _____________________How much will it cost: ______________________</w:t>
      </w:r>
    </w:p>
    <w:p w14:paraId="674CC7EE" w14:textId="77777777" w:rsidR="008A3FAB" w:rsidRDefault="008A3FAB" w:rsidP="008A3FAB">
      <w:pPr>
        <w:jc w:val="both"/>
      </w:pPr>
    </w:p>
    <w:p w14:paraId="079EF524" w14:textId="77777777" w:rsidR="008A3FAB" w:rsidRDefault="008A3FAB" w:rsidP="008A3FAB">
      <w:pPr>
        <w:jc w:val="both"/>
      </w:pPr>
      <w:r>
        <w:t>How long will it take? ___________________________________________________________________</w:t>
      </w:r>
    </w:p>
    <w:p w14:paraId="782F2D55" w14:textId="77777777" w:rsidR="008A3FAB" w:rsidRDefault="008A3FAB" w:rsidP="008A3FAB">
      <w:pPr>
        <w:jc w:val="both"/>
      </w:pPr>
    </w:p>
    <w:p w14:paraId="44EB0C1E" w14:textId="77777777" w:rsidR="008A3FAB" w:rsidRDefault="008A3FAB" w:rsidP="008A3FAB">
      <w:pPr>
        <w:jc w:val="both"/>
      </w:pPr>
      <w:r>
        <w:t>Summary of project: ___________________________________________________________________</w:t>
      </w:r>
    </w:p>
    <w:p w14:paraId="083CA6A8" w14:textId="77777777" w:rsidR="008A3FAB" w:rsidRDefault="008A3FAB" w:rsidP="008A3FAB">
      <w:pPr>
        <w:jc w:val="both"/>
      </w:pPr>
    </w:p>
    <w:p w14:paraId="19D220A6" w14:textId="77777777" w:rsidR="008A3FAB" w:rsidRDefault="008A3FAB" w:rsidP="008A3FAB">
      <w:pPr>
        <w:jc w:val="both"/>
      </w:pPr>
      <w:r>
        <w:t>____________________________________________________________________________________</w:t>
      </w:r>
    </w:p>
    <w:p w14:paraId="2D3B3AD3" w14:textId="77777777" w:rsidR="008A3FAB" w:rsidRDefault="008A3FAB" w:rsidP="008A3FAB">
      <w:pPr>
        <w:jc w:val="both"/>
      </w:pPr>
    </w:p>
    <w:p w14:paraId="544C852C" w14:textId="77777777" w:rsidR="008A3FAB" w:rsidRDefault="008A3FAB" w:rsidP="008A3FAB">
      <w:pPr>
        <w:jc w:val="both"/>
      </w:pPr>
      <w:r>
        <w:t>Why would this make a good project: ______________________________________________________</w:t>
      </w:r>
    </w:p>
    <w:p w14:paraId="169DBEA1" w14:textId="77777777" w:rsidR="00BE3267" w:rsidRDefault="00BE3267" w:rsidP="008A3FAB">
      <w:pPr>
        <w:jc w:val="both"/>
        <w:rPr>
          <w:rFonts w:ascii="Garamond" w:hAnsi="Garamond"/>
        </w:rPr>
      </w:pPr>
    </w:p>
    <w:p w14:paraId="3CA6F191" w14:textId="77777777" w:rsidR="008A3FAB" w:rsidRDefault="008A3FAB" w:rsidP="008A3FAB">
      <w:pPr>
        <w:jc w:val="both"/>
      </w:pPr>
    </w:p>
    <w:p w14:paraId="6B8E21AA" w14:textId="77777777" w:rsidR="008A3FAB" w:rsidRDefault="008A3FAB" w:rsidP="008A3FAB">
      <w:pPr>
        <w:jc w:val="both"/>
      </w:pPr>
      <w:r>
        <w:t>Collection(s): ________________________________ Project Name: ____________________________</w:t>
      </w:r>
    </w:p>
    <w:p w14:paraId="46AE565E" w14:textId="77777777" w:rsidR="008A3FAB" w:rsidRDefault="008A3FAB" w:rsidP="008A3FAB">
      <w:pPr>
        <w:jc w:val="both"/>
      </w:pPr>
    </w:p>
    <w:p w14:paraId="2934254C" w14:textId="77777777" w:rsidR="008A3FAB" w:rsidRDefault="008A3FAB" w:rsidP="008A3FAB">
      <w:pPr>
        <w:jc w:val="both"/>
      </w:pPr>
      <w:r>
        <w:t>Who will complete the work: _____________________How much will it cost: ______________________</w:t>
      </w:r>
    </w:p>
    <w:p w14:paraId="5087A395" w14:textId="77777777" w:rsidR="008A3FAB" w:rsidRDefault="008A3FAB" w:rsidP="008A3FAB">
      <w:pPr>
        <w:jc w:val="both"/>
      </w:pPr>
    </w:p>
    <w:p w14:paraId="7E9B7633" w14:textId="77777777" w:rsidR="008A3FAB" w:rsidRDefault="008A3FAB" w:rsidP="008A3FAB">
      <w:pPr>
        <w:jc w:val="both"/>
      </w:pPr>
      <w:r>
        <w:t>How long will it take? ___________________________________________________________________</w:t>
      </w:r>
    </w:p>
    <w:p w14:paraId="2D127206" w14:textId="77777777" w:rsidR="008A3FAB" w:rsidRDefault="008A3FAB" w:rsidP="008A3FAB">
      <w:pPr>
        <w:jc w:val="both"/>
      </w:pPr>
    </w:p>
    <w:p w14:paraId="37AD0E72" w14:textId="77777777" w:rsidR="008A3FAB" w:rsidRDefault="008A3FAB" w:rsidP="008A3FAB">
      <w:pPr>
        <w:jc w:val="both"/>
      </w:pPr>
      <w:r>
        <w:t>Summary of project: ___________________________________________________________________</w:t>
      </w:r>
    </w:p>
    <w:p w14:paraId="05100316" w14:textId="77777777" w:rsidR="008A3FAB" w:rsidRDefault="008A3FAB" w:rsidP="008A3FAB">
      <w:pPr>
        <w:jc w:val="both"/>
      </w:pPr>
    </w:p>
    <w:p w14:paraId="52530409" w14:textId="77777777" w:rsidR="008A3FAB" w:rsidRDefault="008A3FAB" w:rsidP="008A3FAB">
      <w:pPr>
        <w:jc w:val="both"/>
      </w:pPr>
      <w:r>
        <w:t>____________________________________________________________________________________</w:t>
      </w:r>
    </w:p>
    <w:p w14:paraId="55CEAB14" w14:textId="77777777" w:rsidR="008A3FAB" w:rsidRDefault="008A3FAB" w:rsidP="008A3FAB">
      <w:pPr>
        <w:jc w:val="both"/>
      </w:pPr>
    </w:p>
    <w:p w14:paraId="748607FD" w14:textId="77777777" w:rsidR="008A3FAB" w:rsidRPr="008A3FAB" w:rsidRDefault="008A3FAB" w:rsidP="008A3FAB">
      <w:pPr>
        <w:jc w:val="both"/>
      </w:pPr>
      <w:r>
        <w:t>Why would this make a good project: ______________________________________________________</w:t>
      </w:r>
      <w:bookmarkStart w:id="0" w:name="_GoBack"/>
      <w:bookmarkEnd w:id="0"/>
    </w:p>
    <w:sectPr w:rsidR="008A3FAB" w:rsidRPr="008A3FAB" w:rsidSect="00197E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33" w:right="90" w:bottom="1440" w:left="180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88293" w14:textId="77777777" w:rsidR="007D60F7" w:rsidRDefault="007D60F7" w:rsidP="009424B5">
      <w:r>
        <w:separator/>
      </w:r>
    </w:p>
  </w:endnote>
  <w:endnote w:type="continuationSeparator" w:id="0">
    <w:p w14:paraId="5AC59621" w14:textId="77777777" w:rsidR="007D60F7" w:rsidRDefault="007D60F7" w:rsidP="0094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2318A" w14:textId="77777777" w:rsidR="008047A1" w:rsidRDefault="008047A1" w:rsidP="008047A1">
    <w:pPr>
      <w:pStyle w:val="Footer"/>
      <w:ind w:left="-108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8E33A" w14:textId="77777777" w:rsidR="008047A1" w:rsidRDefault="008047A1" w:rsidP="009424B5">
    <w:pPr>
      <w:pStyle w:val="Footer"/>
      <w:ind w:left="-108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888D73" w14:textId="77777777" w:rsidR="00AC006C" w:rsidRDefault="00AC006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ED5A10" w14:textId="77777777" w:rsidR="007D60F7" w:rsidRDefault="007D60F7" w:rsidP="009424B5">
      <w:r>
        <w:separator/>
      </w:r>
    </w:p>
  </w:footnote>
  <w:footnote w:type="continuationSeparator" w:id="0">
    <w:p w14:paraId="441956DB" w14:textId="77777777" w:rsidR="007D60F7" w:rsidRDefault="007D60F7" w:rsidP="009424B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6307F" w14:textId="77777777" w:rsidR="008047A1" w:rsidRDefault="008047A1" w:rsidP="00BE3267">
    <w:pPr>
      <w:pStyle w:val="Header"/>
      <w:ind w:left="-1080"/>
    </w:pPr>
    <w:r>
      <w:rPr>
        <w:noProof/>
      </w:rPr>
      <w:drawing>
        <wp:inline distT="0" distB="0" distL="0" distR="0" wp14:anchorId="747DFFCF" wp14:editId="20CB9659">
          <wp:extent cx="6852213" cy="880998"/>
          <wp:effectExtent l="0" t="0" r="635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ckground Dar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52213" cy="8809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65F2FD0" w14:textId="77777777" w:rsidR="008047A1" w:rsidRDefault="008047A1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ADE05" w14:textId="77777777" w:rsidR="008047A1" w:rsidRDefault="008047A1" w:rsidP="009424B5">
    <w:pPr>
      <w:pStyle w:val="Header"/>
      <w:tabs>
        <w:tab w:val="clear" w:pos="8640"/>
        <w:tab w:val="right" w:pos="10530"/>
      </w:tabs>
      <w:ind w:left="-1080"/>
    </w:pPr>
    <w:r>
      <w:rPr>
        <w:noProof/>
      </w:rPr>
      <w:drawing>
        <wp:inline distT="0" distB="0" distL="0" distR="0" wp14:anchorId="3D538868" wp14:editId="48A4E0D6">
          <wp:extent cx="6906599" cy="1377387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ntorCorps lthd logo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117" b="36958"/>
                  <a:stretch/>
                </pic:blipFill>
                <pic:spPr bwMode="auto">
                  <a:xfrm>
                    <a:off x="0" y="0"/>
                    <a:ext cx="6914075" cy="13788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8EED7" w14:textId="77777777" w:rsidR="00AC006C" w:rsidRDefault="00AC00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0F7"/>
    <w:rsid w:val="00197E41"/>
    <w:rsid w:val="00263946"/>
    <w:rsid w:val="007D60F7"/>
    <w:rsid w:val="008047A1"/>
    <w:rsid w:val="008A3FAB"/>
    <w:rsid w:val="009424B5"/>
    <w:rsid w:val="009F00AE"/>
    <w:rsid w:val="00AC006C"/>
    <w:rsid w:val="00BE3267"/>
    <w:rsid w:val="00DE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8E81C4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0F7"/>
    <w:pPr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4B5"/>
    <w:pPr>
      <w:tabs>
        <w:tab w:val="center" w:pos="4320"/>
        <w:tab w:val="right" w:pos="8640"/>
      </w:tabs>
      <w:autoSpaceDE/>
      <w:autoSpaceDN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424B5"/>
  </w:style>
  <w:style w:type="paragraph" w:styleId="Footer">
    <w:name w:val="footer"/>
    <w:basedOn w:val="Normal"/>
    <w:link w:val="FooterChar"/>
    <w:uiPriority w:val="99"/>
    <w:unhideWhenUsed/>
    <w:rsid w:val="009424B5"/>
    <w:pPr>
      <w:tabs>
        <w:tab w:val="center" w:pos="4320"/>
        <w:tab w:val="right" w:pos="8640"/>
      </w:tabs>
      <w:autoSpaceDE/>
      <w:autoSpaceDN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424B5"/>
  </w:style>
  <w:style w:type="paragraph" w:styleId="BalloonText">
    <w:name w:val="Balloon Text"/>
    <w:basedOn w:val="Normal"/>
    <w:link w:val="BalloonTextChar"/>
    <w:uiPriority w:val="99"/>
    <w:semiHidden/>
    <w:unhideWhenUsed/>
    <w:rsid w:val="009424B5"/>
    <w:pPr>
      <w:autoSpaceDE/>
      <w:autoSpaceDN/>
    </w:pPr>
    <w:rPr>
      <w:rFonts w:ascii="Lucida Grande" w:eastAsiaTheme="minorEastAsia" w:hAnsi="Lucida Grande" w:cstheme="min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4B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0F7"/>
    <w:pPr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4B5"/>
    <w:pPr>
      <w:tabs>
        <w:tab w:val="center" w:pos="4320"/>
        <w:tab w:val="right" w:pos="8640"/>
      </w:tabs>
      <w:autoSpaceDE/>
      <w:autoSpaceDN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424B5"/>
  </w:style>
  <w:style w:type="paragraph" w:styleId="Footer">
    <w:name w:val="footer"/>
    <w:basedOn w:val="Normal"/>
    <w:link w:val="FooterChar"/>
    <w:uiPriority w:val="99"/>
    <w:unhideWhenUsed/>
    <w:rsid w:val="009424B5"/>
    <w:pPr>
      <w:tabs>
        <w:tab w:val="center" w:pos="4320"/>
        <w:tab w:val="right" w:pos="8640"/>
      </w:tabs>
      <w:autoSpaceDE/>
      <w:autoSpaceDN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424B5"/>
  </w:style>
  <w:style w:type="paragraph" w:styleId="BalloonText">
    <w:name w:val="Balloon Text"/>
    <w:basedOn w:val="Normal"/>
    <w:link w:val="BalloonTextChar"/>
    <w:uiPriority w:val="99"/>
    <w:semiHidden/>
    <w:unhideWhenUsed/>
    <w:rsid w:val="009424B5"/>
    <w:pPr>
      <w:autoSpaceDE/>
      <w:autoSpaceDN/>
    </w:pPr>
    <w:rPr>
      <w:rFonts w:ascii="Lucida Grande" w:eastAsiaTheme="minorEastAsia" w:hAnsi="Lucida Grande" w:cstheme="min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4B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Sound%20Archives:Users:Pete:Downloads:Mentor%20Corps%20L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8FB4AB-0B6D-3949-86D3-E79F6787B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Mentor Corps Lthd.dotx</Template>
  <TotalTime>4</TotalTime>
  <Pages>2</Pages>
  <Words>604</Words>
  <Characters>3445</Characters>
  <Application>Microsoft Macintosh Word</Application>
  <DocSecurity>0</DocSecurity>
  <Lines>28</Lines>
  <Paragraphs>8</Paragraphs>
  <ScaleCrop>false</ScaleCrop>
  <Company>In House Graphics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</dc:creator>
  <cp:keywords/>
  <dc:description/>
  <cp:lastModifiedBy>Anne LeVant Prahl</cp:lastModifiedBy>
  <cp:revision>2</cp:revision>
  <cp:lastPrinted>2013-12-17T21:53:00Z</cp:lastPrinted>
  <dcterms:created xsi:type="dcterms:W3CDTF">2014-01-23T23:59:00Z</dcterms:created>
  <dcterms:modified xsi:type="dcterms:W3CDTF">2014-03-19T17:40:00Z</dcterms:modified>
</cp:coreProperties>
</file>